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30" w:rsidRPr="00084F57" w:rsidRDefault="00A201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74CA">
        <w:rPr>
          <w:rFonts w:ascii="Times New Roman" w:hAnsi="Times New Roman" w:cs="Times New Roman"/>
          <w:b/>
          <w:bCs/>
          <w:sz w:val="28"/>
          <w:szCs w:val="28"/>
        </w:rPr>
        <w:t>Защита на дисертация - Иван Колев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Иванов</w:t>
      </w:r>
    </w:p>
    <w:p w:rsidR="00A20130" w:rsidRPr="00E37564" w:rsidRDefault="00A20130" w:rsidP="00E37564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Официална</w:t>
      </w:r>
      <w:bookmarkStart w:id="0" w:name="_GoBack"/>
      <w:bookmarkEnd w:id="0"/>
      <w:r w:rsidRPr="00E37564">
        <w:rPr>
          <w:rFonts w:ascii="Times New Roman" w:hAnsi="Times New Roman" w:cs="Times New Roman"/>
          <w:sz w:val="24"/>
          <w:szCs w:val="24"/>
        </w:rPr>
        <w:t xml:space="preserve"> защита на дисертационен труд на тема:</w:t>
      </w:r>
      <w:r w:rsidRPr="00E37564">
        <w:rPr>
          <w:sz w:val="24"/>
          <w:szCs w:val="24"/>
        </w:rPr>
        <w:t xml:space="preserve"> </w:t>
      </w:r>
      <w:r w:rsidRPr="00E37564">
        <w:rPr>
          <w:rFonts w:ascii="Times New Roman" w:hAnsi="Times New Roman" w:cs="Times New Roman"/>
          <w:sz w:val="24"/>
          <w:szCs w:val="24"/>
        </w:rPr>
        <w:t>“Основи на подбора и ориентацията в колоезденето“, за придобиване на научната степен "Доктор на науки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E37564">
        <w:rPr>
          <w:rFonts w:ascii="Times New Roman" w:hAnsi="Times New Roman" w:cs="Times New Roman"/>
          <w:sz w:val="24"/>
          <w:szCs w:val="24"/>
        </w:rPr>
        <w:t>" по научната специалност „Теория и методика на физическото възпитание, спортната тренировка (вкл. Методика на лечебната физкултура)“, професионално направление 7.6. „Спорт“ от доц. Иван Колев Иванов, доктор, ще се състои на 23.11.2016г. от 14.00 часа в зала А-3 на Национална спортна академия „Васил Левски“.</w:t>
      </w:r>
    </w:p>
    <w:p w:rsidR="00A20130" w:rsidRPr="00E37564" w:rsidRDefault="00A20130" w:rsidP="00E37564">
      <w:pPr>
        <w:spacing w:line="28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7564">
        <w:rPr>
          <w:rFonts w:ascii="Times New Roman" w:hAnsi="Times New Roman" w:cs="Times New Roman"/>
          <w:b/>
          <w:bCs/>
          <w:sz w:val="24"/>
          <w:szCs w:val="24"/>
        </w:rPr>
        <w:t>Научно жури</w:t>
      </w:r>
    </w:p>
    <w:p w:rsidR="00A20130" w:rsidRPr="00E37564" w:rsidRDefault="00A20130" w:rsidP="00E37564">
      <w:pPr>
        <w:spacing w:line="288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37564">
        <w:rPr>
          <w:rFonts w:ascii="Times New Roman" w:hAnsi="Times New Roman" w:cs="Times New Roman"/>
          <w:sz w:val="24"/>
          <w:szCs w:val="24"/>
          <w:u w:val="single"/>
        </w:rPr>
        <w:t>Вътрешни членове:</w:t>
      </w:r>
    </w:p>
    <w:p w:rsidR="00A20130" w:rsidRPr="00E37564" w:rsidRDefault="00A20130" w:rsidP="00E37564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Даниела Станимирова Дашева, ДН</w:t>
      </w:r>
    </w:p>
    <w:p w:rsidR="00A20130" w:rsidRPr="00E37564" w:rsidRDefault="00A20130" w:rsidP="00E37564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Иван Борисов Ачкаканов, ДН</w:t>
      </w:r>
    </w:p>
    <w:p w:rsidR="00A20130" w:rsidRPr="00E37564" w:rsidRDefault="00A20130" w:rsidP="00E37564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Росица Стефанова Църова, доктор</w:t>
      </w:r>
    </w:p>
    <w:p w:rsidR="00A20130" w:rsidRPr="00E37564" w:rsidRDefault="00A20130" w:rsidP="00E37564">
      <w:pPr>
        <w:spacing w:line="288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37564">
        <w:rPr>
          <w:rFonts w:ascii="Times New Roman" w:hAnsi="Times New Roman" w:cs="Times New Roman"/>
          <w:sz w:val="24"/>
          <w:szCs w:val="24"/>
          <w:u w:val="single"/>
        </w:rPr>
        <w:t>Външни членове:</w:t>
      </w:r>
    </w:p>
    <w:p w:rsidR="00A20130" w:rsidRPr="00E37564" w:rsidRDefault="00A20130" w:rsidP="00E37564">
      <w:pPr>
        <w:pStyle w:val="ListParagraph"/>
        <w:numPr>
          <w:ilvl w:val="0"/>
          <w:numId w:val="2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Димитър 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7564">
        <w:rPr>
          <w:rFonts w:ascii="Times New Roman" w:hAnsi="Times New Roman" w:cs="Times New Roman"/>
          <w:sz w:val="24"/>
          <w:szCs w:val="24"/>
        </w:rPr>
        <w:t>нев Кайков, ДН</w:t>
      </w:r>
    </w:p>
    <w:p w:rsidR="00A20130" w:rsidRPr="00E37564" w:rsidRDefault="00A20130" w:rsidP="00E37564">
      <w:pPr>
        <w:pStyle w:val="ListParagraph"/>
        <w:numPr>
          <w:ilvl w:val="0"/>
          <w:numId w:val="2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Петър Велев Киров, доктор</w:t>
      </w:r>
    </w:p>
    <w:p w:rsidR="00A20130" w:rsidRPr="00E37564" w:rsidRDefault="00A20130" w:rsidP="00E37564">
      <w:pPr>
        <w:pStyle w:val="ListParagraph"/>
        <w:numPr>
          <w:ilvl w:val="0"/>
          <w:numId w:val="2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Проф. Ангел Божичков Крумов, доктор</w:t>
      </w:r>
    </w:p>
    <w:p w:rsidR="00A20130" w:rsidRPr="00E37564" w:rsidRDefault="00A20130" w:rsidP="00E37564">
      <w:pPr>
        <w:pStyle w:val="ListParagraph"/>
        <w:numPr>
          <w:ilvl w:val="0"/>
          <w:numId w:val="2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E37564">
        <w:rPr>
          <w:rFonts w:ascii="Times New Roman" w:hAnsi="Times New Roman" w:cs="Times New Roman"/>
          <w:sz w:val="24"/>
          <w:szCs w:val="24"/>
        </w:rPr>
        <w:t>Доц. Петър Боянов Дойчев, доктор</w:t>
      </w:r>
    </w:p>
    <w:p w:rsidR="00A20130" w:rsidRPr="00E37564" w:rsidRDefault="00A20130" w:rsidP="00E37564">
      <w:pPr>
        <w:pStyle w:val="ListParagraph"/>
        <w:spacing w:line="288" w:lineRule="auto"/>
        <w:rPr>
          <w:rFonts w:ascii="Times New Roman" w:hAnsi="Times New Roman" w:cs="Times New Roman"/>
          <w:sz w:val="24"/>
          <w:szCs w:val="24"/>
        </w:rPr>
      </w:pPr>
    </w:p>
    <w:sectPr w:rsidR="00A20130" w:rsidRPr="00E37564" w:rsidSect="00E77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797"/>
    <w:multiLevelType w:val="hybridMultilevel"/>
    <w:tmpl w:val="C4744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5B52D5"/>
    <w:multiLevelType w:val="hybridMultilevel"/>
    <w:tmpl w:val="8B7EF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04A"/>
    <w:rsid w:val="00037989"/>
    <w:rsid w:val="00084F57"/>
    <w:rsid w:val="0014251A"/>
    <w:rsid w:val="00350F8A"/>
    <w:rsid w:val="003926F3"/>
    <w:rsid w:val="005A071E"/>
    <w:rsid w:val="0063104A"/>
    <w:rsid w:val="00941EF2"/>
    <w:rsid w:val="009676DB"/>
    <w:rsid w:val="00A20130"/>
    <w:rsid w:val="00C674CA"/>
    <w:rsid w:val="00DE5EC6"/>
    <w:rsid w:val="00E37564"/>
    <w:rsid w:val="00E77266"/>
    <w:rsid w:val="00F759C3"/>
    <w:rsid w:val="00FC2540"/>
    <w:rsid w:val="00FE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26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74C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117</Words>
  <Characters>672</Characters>
  <Application>Microsoft Office Outlook</Application>
  <DocSecurity>0</DocSecurity>
  <Lines>0</Lines>
  <Paragraphs>0</Paragraphs>
  <ScaleCrop>false</ScaleCrop>
  <Company>HCA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Защита на дисертация - Иван Колев</dc:title>
  <dc:subject/>
  <dc:creator>Administrator</dc:creator>
  <cp:keywords/>
  <dc:description/>
  <cp:lastModifiedBy>XP</cp:lastModifiedBy>
  <cp:revision>2</cp:revision>
  <dcterms:created xsi:type="dcterms:W3CDTF">2016-10-27T06:37:00Z</dcterms:created>
  <dcterms:modified xsi:type="dcterms:W3CDTF">2016-10-27T06:37:00Z</dcterms:modified>
</cp:coreProperties>
</file>